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EDF7" w14:textId="0497E528" w:rsidR="00DC5F3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6554C">
        <w:rPr>
          <w:rFonts w:cs="Arial"/>
          <w:b/>
          <w:sz w:val="24"/>
          <w:szCs w:val="24"/>
        </w:rPr>
        <w:t>106</w:t>
      </w:r>
      <w:r>
        <w:rPr>
          <w:b/>
          <w:i/>
          <w:sz w:val="28"/>
        </w:rPr>
        <w:tab/>
        <w:t>R5-2</w:t>
      </w:r>
      <w:r w:rsidR="00C6554C">
        <w:rPr>
          <w:rFonts w:eastAsia="SimSun"/>
          <w:b/>
          <w:i/>
          <w:sz w:val="28"/>
          <w:lang w:val="en-US" w:eastAsia="zh-CN"/>
        </w:rPr>
        <w:t>5</w:t>
      </w:r>
      <w:r w:rsidR="00AD69BD">
        <w:rPr>
          <w:rFonts w:eastAsia="SimSun"/>
          <w:b/>
          <w:i/>
          <w:sz w:val="28"/>
          <w:lang w:val="en-US" w:eastAsia="zh-CN"/>
        </w:rPr>
        <w:t>0231</w:t>
      </w:r>
    </w:p>
    <w:p w14:paraId="2B611652" w14:textId="5FBDFF0D" w:rsidR="00C6554C" w:rsidRDefault="00C6554C" w:rsidP="00C6554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C6554C">
        <w:rPr>
          <w:rFonts w:cs="Arial"/>
          <w:bCs/>
          <w:sz w:val="24"/>
          <w:lang w:val="it-IT"/>
        </w:rPr>
        <w:t xml:space="preserve">Athens, Greece, 17 - </w:t>
      </w:r>
      <w:r w:rsidRPr="00C6554C">
        <w:rPr>
          <w:rFonts w:cs="Arial"/>
          <w:bCs/>
          <w:sz w:val="24"/>
          <w:lang w:val="it-IT"/>
        </w:rPr>
        <w:fldChar w:fldCharType="begin"/>
      </w:r>
      <w:r w:rsidRPr="00C6554C">
        <w:rPr>
          <w:rFonts w:cs="Arial"/>
          <w:bCs/>
          <w:sz w:val="24"/>
          <w:lang w:val="it-IT"/>
        </w:rPr>
        <w:instrText xml:space="preserve"> DOCPROPERTY  EndDate  \* MERGEFORMAT </w:instrText>
      </w:r>
      <w:r w:rsidRPr="00C6554C">
        <w:rPr>
          <w:rFonts w:cs="Arial"/>
          <w:bCs/>
          <w:sz w:val="24"/>
          <w:lang w:val="it-IT"/>
        </w:rPr>
        <w:fldChar w:fldCharType="separate"/>
      </w:r>
      <w:r w:rsidRPr="00C6554C">
        <w:rPr>
          <w:rFonts w:cs="Arial"/>
          <w:bCs/>
          <w:sz w:val="24"/>
          <w:lang w:val="it-IT"/>
        </w:rPr>
        <w:t>21 Feb 2025</w:t>
      </w:r>
      <w:r w:rsidRPr="00C6554C">
        <w:rPr>
          <w:rFonts w:cs="Arial"/>
          <w:bCs/>
          <w:sz w:val="24"/>
          <w:lang w:val="it-IT"/>
        </w:rPr>
        <w:fldChar w:fldCharType="end"/>
      </w:r>
    </w:p>
    <w:p w14:paraId="662221CD" w14:textId="46A20A7A" w:rsidR="00DC5F37" w:rsidRDefault="00DC5F3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C5F37" w14:paraId="772B9A6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7A617" w14:textId="77777777" w:rsidR="00DC5F3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11</w:t>
            </w:r>
            <w:r>
              <w:rPr>
                <w:i/>
                <w:sz w:val="14"/>
              </w:rPr>
              <w:t>.0</w:t>
            </w:r>
          </w:p>
        </w:tc>
      </w:tr>
      <w:tr w:rsidR="00DC5F37" w14:paraId="6808C5E0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172" w14:textId="77777777" w:rsidR="00DC5F3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C5F37" w14:paraId="1271863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39C1F0F" w14:textId="77777777" w:rsidR="00DC5F37" w:rsidRDefault="00DC5F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7603F85" w14:textId="77777777" w:rsidR="00DC5F37" w:rsidRDefault="00DC5F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5F37" w14:paraId="181E5F6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6CEF6" w14:textId="77777777" w:rsidR="00DC5F3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E8B2F" w14:textId="3AAC3D99" w:rsidR="00DC5F37" w:rsidRDefault="00714614">
            <w:pPr>
              <w:pStyle w:val="CRCoverPage"/>
              <w:spacing w:after="0"/>
              <w:ind w:left="100"/>
            </w:pPr>
            <w:r w:rsidRPr="00714614">
              <w:t>PRD21 CDS: NR CA FR1 inter-band CA_n28A-n78A PC2</w:t>
            </w:r>
          </w:p>
        </w:tc>
      </w:tr>
      <w:tr w:rsidR="00DC5F37" w14:paraId="18CF3302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F6170" w14:textId="77777777" w:rsidR="00DC5F37" w:rsidRDefault="00DC5F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7A89F028" w14:textId="77777777" w:rsidR="00DC5F37" w:rsidRDefault="00DC5F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5F37" w14:paraId="6D52216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E48C98" w14:textId="77777777" w:rsidR="00DC5F3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DF29E40" w14:textId="10E129C4" w:rsidR="00DC5F37" w:rsidRDefault="00C6554C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ADE0D4" w14:textId="77777777" w:rsidR="00DC5F37" w:rsidRDefault="00DC5F3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970E38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92EB9" w14:textId="0EC98AB9" w:rsidR="00DC5F37" w:rsidRDefault="00C6554C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2025-0</w:t>
            </w:r>
            <w:r w:rsidR="00AD69BD" w:rsidRPr="002263C7">
              <w:rPr>
                <w:noProof/>
              </w:rPr>
              <w:t>2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AD69BD" w:rsidRPr="002263C7">
              <w:rPr>
                <w:noProof/>
              </w:rPr>
              <w:t>2</w:t>
            </w:r>
            <w:r w:rsidR="00714614" w:rsidRPr="002263C7">
              <w:rPr>
                <w:noProof/>
              </w:rPr>
              <w:t>0</w:t>
            </w:r>
          </w:p>
        </w:tc>
      </w:tr>
    </w:tbl>
    <w:p w14:paraId="02D88773" w14:textId="77777777" w:rsidR="00DC5F37" w:rsidRDefault="00DC5F3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C5F37" w14:paraId="79DF6A3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D0F336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0F2D72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F3C3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1DC4EC1C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2AC97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C3DC18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4AE3966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AFBD173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99EE53E" w14:textId="77777777" w:rsidR="00DC5F37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D6BC4" w14:textId="7D81F178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6AC1BF0" w14:textId="77777777" w:rsidR="00DC5F3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B8A8F1" w14:textId="7D1978D5" w:rsidR="00DC5F37" w:rsidRDefault="005851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60ED4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3911599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80EFBBD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DC4C38" w14:textId="77777777" w:rsidR="00DC5F37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64A98E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982AD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A71BBD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FE2EC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71225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A6D83C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0C26298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D312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641131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4653B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DC7FDF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7528143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D508663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406AFE" w14:textId="77777777" w:rsidR="00DC5F37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5562BF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A165F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9245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2D6D1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0BA1991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9DACB3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F71396" w14:textId="77777777" w:rsidR="00DC5F37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7430C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94103A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F7E5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F1125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08342D8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17B3A0F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6F3374" w14:textId="77777777" w:rsidR="00DC5F37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D975" w14:textId="7461A71D" w:rsidR="00DC5F37" w:rsidRDefault="00DF69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44222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9EA05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3893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5B4896D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C30AAD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7D7400" w14:textId="77777777" w:rsidR="00DC5F37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80615" w14:textId="615506F5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E248D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D15A9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B49F1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5E73397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ACE98D6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2C9F31B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107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04DE9B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CA252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4BFE9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0485CA0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70EDDE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20A61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3515F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764D7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45EFA" w14:textId="18C2E9F3" w:rsidR="00DC5F37" w:rsidRDefault="005851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C729E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18D883C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BA52679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C1A9F4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1BFC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5CE84" w14:textId="77777777" w:rsidR="00DC5F37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106668" w14:textId="553D877A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5966B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17FA4D1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443B57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5A54E79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1C057F1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A862E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51FC415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86BE535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E452680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DE2ED45" w14:textId="77777777" w:rsidR="00DC5F37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BB52060" w14:textId="77777777" w:rsidR="00DC5F37" w:rsidRDefault="005851CD">
            <w:pPr>
              <w:pStyle w:val="CRCoverPage"/>
              <w:spacing w:after="0"/>
              <w:rPr>
                <w:lang w:val="en-US"/>
              </w:rPr>
            </w:pPr>
            <w:r w:rsidRPr="005851CD">
              <w:rPr>
                <w:lang w:val="en-US"/>
              </w:rPr>
              <w:t>CA_n28A-n78A with UL</w:t>
            </w:r>
            <w:r>
              <w:rPr>
                <w:lang w:val="en-US"/>
              </w:rPr>
              <w:t xml:space="preserve"> n78 PC2</w:t>
            </w:r>
          </w:p>
          <w:p w14:paraId="25B531B5" w14:textId="5A18EEA6" w:rsidR="005851CD" w:rsidRDefault="005851CD">
            <w:pPr>
              <w:pStyle w:val="CRCoverPage"/>
              <w:spacing w:after="0"/>
              <w:rPr>
                <w:b/>
                <w:caps/>
              </w:rPr>
            </w:pPr>
            <w:r w:rsidRPr="005851CD">
              <w:rPr>
                <w:lang w:val="en-US"/>
              </w:rPr>
              <w:t>CA_n28A-n78A with UL</w:t>
            </w:r>
            <w:r>
              <w:rPr>
                <w:lang w:val="en-US"/>
              </w:rPr>
              <w:t xml:space="preserve"> </w:t>
            </w:r>
            <w:r w:rsidRPr="005851CD">
              <w:rPr>
                <w:lang w:val="en-US"/>
              </w:rPr>
              <w:t>CA_n28A-n78A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0A4BA" w14:textId="77777777" w:rsidR="00DC5F37" w:rsidRDefault="00DC5F37">
            <w:pPr>
              <w:pStyle w:val="CRCoverPage"/>
              <w:spacing w:after="0"/>
            </w:pPr>
          </w:p>
        </w:tc>
      </w:tr>
      <w:tr w:rsidR="00DC5F37" w14:paraId="162278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563BBA3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2240EA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215602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ED4E17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98725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68BD274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767D9A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3BD5D61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2B42351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B7C11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5A93875F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188DB63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986127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FD3DBE6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DA7F260" w14:textId="77777777" w:rsidR="00DC5F37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A3554" w14:textId="77777777" w:rsidR="00DC5F37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C92F0" w14:textId="77777777" w:rsidR="00DC5F37" w:rsidRDefault="00DC5F37">
            <w:pPr>
              <w:pStyle w:val="CRCoverPage"/>
              <w:spacing w:after="0"/>
            </w:pPr>
          </w:p>
        </w:tc>
      </w:tr>
      <w:tr w:rsidR="00DC5F37" w14:paraId="2179901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950CB8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415980D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77272E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6DE3D" w14:textId="77777777" w:rsidR="00DC5F37" w:rsidRDefault="00DC5F3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8B6D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F99A4BC" w14:textId="77777777" w:rsidR="00DC5F37" w:rsidRDefault="00DC5F37">
      <w:pPr>
        <w:pStyle w:val="CRCoverPage"/>
        <w:rPr>
          <w:lang w:val="en-US"/>
        </w:rPr>
      </w:pPr>
    </w:p>
    <w:sectPr w:rsidR="00DC5F3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3B45F" w14:textId="77777777" w:rsidR="00537C5D" w:rsidRDefault="00537C5D">
      <w:pPr>
        <w:spacing w:after="0"/>
      </w:pPr>
      <w:r>
        <w:separator/>
      </w:r>
    </w:p>
  </w:endnote>
  <w:endnote w:type="continuationSeparator" w:id="0">
    <w:p w14:paraId="1B884410" w14:textId="77777777" w:rsidR="00537C5D" w:rsidRDefault="00537C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A4A37" w14:textId="77777777" w:rsidR="00DC5F37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3CAFD" w14:textId="77777777" w:rsidR="00537C5D" w:rsidRDefault="00537C5D">
      <w:pPr>
        <w:spacing w:after="0"/>
      </w:pPr>
      <w:r>
        <w:separator/>
      </w:r>
    </w:p>
  </w:footnote>
  <w:footnote w:type="continuationSeparator" w:id="0">
    <w:p w14:paraId="562AE224" w14:textId="77777777" w:rsidR="00537C5D" w:rsidRDefault="00537C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885B" w14:textId="77777777" w:rsidR="00DC5F37" w:rsidRDefault="00DC5F37">
    <w:pPr>
      <w:pStyle w:val="Header"/>
    </w:pPr>
  </w:p>
  <w:p w14:paraId="36D9D131" w14:textId="77777777" w:rsidR="00DC5F37" w:rsidRDefault="00DC5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29293684">
    <w:abstractNumId w:val="3"/>
  </w:num>
  <w:num w:numId="2" w16cid:durableId="772171655">
    <w:abstractNumId w:val="5"/>
  </w:num>
  <w:num w:numId="3" w16cid:durableId="80757979">
    <w:abstractNumId w:val="1"/>
  </w:num>
  <w:num w:numId="4" w16cid:durableId="504243230">
    <w:abstractNumId w:val="4"/>
  </w:num>
  <w:num w:numId="5" w16cid:durableId="1161459907">
    <w:abstractNumId w:val="14"/>
  </w:num>
  <w:num w:numId="6" w16cid:durableId="247203871">
    <w:abstractNumId w:val="2"/>
  </w:num>
  <w:num w:numId="7" w16cid:durableId="31271379">
    <w:abstractNumId w:val="10"/>
  </w:num>
  <w:num w:numId="8" w16cid:durableId="1070688793">
    <w:abstractNumId w:val="7"/>
  </w:num>
  <w:num w:numId="9" w16cid:durableId="759521693">
    <w:abstractNumId w:val="13"/>
  </w:num>
  <w:num w:numId="10" w16cid:durableId="442504780">
    <w:abstractNumId w:val="15"/>
  </w:num>
  <w:num w:numId="11" w16cid:durableId="565411413">
    <w:abstractNumId w:val="16"/>
  </w:num>
  <w:num w:numId="12" w16cid:durableId="203255066">
    <w:abstractNumId w:val="8"/>
  </w:num>
  <w:num w:numId="13" w16cid:durableId="1083647781">
    <w:abstractNumId w:val="9"/>
  </w:num>
  <w:num w:numId="14" w16cid:durableId="582370729">
    <w:abstractNumId w:val="6"/>
  </w:num>
  <w:num w:numId="15" w16cid:durableId="2027096547">
    <w:abstractNumId w:val="12"/>
  </w:num>
  <w:num w:numId="16" w16cid:durableId="331032790">
    <w:abstractNumId w:val="0"/>
  </w:num>
  <w:num w:numId="17" w16cid:durableId="8634035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45B5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9653F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63C7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96C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564ED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1FD8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5F74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37C5D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1CD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4614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1EBB"/>
    <w:rsid w:val="00AD36EA"/>
    <w:rsid w:val="00AD397D"/>
    <w:rsid w:val="00AD69B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6B42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54C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C5F37"/>
    <w:rsid w:val="00DD43AE"/>
    <w:rsid w:val="00DE116A"/>
    <w:rsid w:val="00DE147F"/>
    <w:rsid w:val="00DF2B1F"/>
    <w:rsid w:val="00DF5289"/>
    <w:rsid w:val="00DF62CD"/>
    <w:rsid w:val="00DF6921"/>
    <w:rsid w:val="00E006FA"/>
    <w:rsid w:val="00E026BC"/>
    <w:rsid w:val="00E04987"/>
    <w:rsid w:val="00E12B53"/>
    <w:rsid w:val="00E14D3D"/>
    <w:rsid w:val="00E14E33"/>
    <w:rsid w:val="00E164D5"/>
    <w:rsid w:val="00E251EE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DA2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58477F"/>
  <w15:docId w15:val="{977A05D3-F748-4841-9802-078C0D99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19653F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116</Words>
  <Characters>663</Characters>
  <Application>Microsoft Office Word</Application>
  <DocSecurity>0</DocSecurity>
  <Lines>5</Lines>
  <Paragraphs>1</Paragraphs>
  <ScaleCrop>false</ScaleCrop>
  <Company>ETSI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2025-02-19T06:56:00Z</dcterms:created>
  <dcterms:modified xsi:type="dcterms:W3CDTF">2025-02-19T06:56:00Z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